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2DD6485" w14:textId="5EB5DA3E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</w:t>
      </w:r>
      <w:r w:rsidR="002971AE">
        <w:rPr>
          <w:rFonts w:cs="Arial"/>
        </w:rPr>
        <w:t>00</w:t>
      </w:r>
      <w:r w:rsidR="008367F0">
        <w:rPr>
          <w:rFonts w:cs="Arial"/>
        </w:rPr>
        <w:t>13</w:t>
      </w:r>
      <w:r>
        <w:rPr>
          <w:rFonts w:cs="Arial"/>
        </w:rPr>
        <w:t>/202</w:t>
      </w:r>
      <w:r w:rsidR="007B46B5">
        <w:rPr>
          <w:rFonts w:cs="Arial"/>
        </w:rPr>
        <w:t>4</w:t>
      </w:r>
    </w:p>
    <w:p w14:paraId="326632A3" w14:textId="004C1E8E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7B46B5">
        <w:rPr>
          <w:rFonts w:cs="Arial"/>
        </w:rPr>
        <w:t>4</w:t>
      </w:r>
      <w:r>
        <w:rPr>
          <w:rFonts w:cs="Arial"/>
        </w:rPr>
        <w:t>-</w:t>
      </w:r>
      <w:r w:rsidR="008367F0">
        <w:rPr>
          <w:rFonts w:cs="Arial"/>
        </w:rPr>
        <w:t>131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0E2699FD" w:rsidR="00916DB7" w:rsidRPr="00DA1A30" w:rsidRDefault="00916DB7" w:rsidP="002363DF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2363DF"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 w:rsidR="002363DF"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 w:rsidR="002363DF"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r w:rsidR="002363DF"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5E5530B4" w:rsidR="00931B30" w:rsidRDefault="00931B30" w:rsidP="00A90BAF">
      <w:pPr>
        <w:rPr>
          <w:rFonts w:cs="Arial"/>
          <w:b/>
        </w:rPr>
      </w:pPr>
    </w:p>
    <w:p w14:paraId="053A5A50" w14:textId="2AA75846" w:rsidR="009C2E9E" w:rsidRDefault="009C2E9E" w:rsidP="00A90BAF">
      <w:pPr>
        <w:rPr>
          <w:rFonts w:cs="Arial"/>
          <w:b/>
        </w:rPr>
      </w:pPr>
    </w:p>
    <w:p w14:paraId="70F24B85" w14:textId="1A482235" w:rsidR="009C2E9E" w:rsidRDefault="009C2E9E" w:rsidP="00A90BAF">
      <w:pPr>
        <w:rPr>
          <w:rFonts w:cs="Arial"/>
          <w:b/>
        </w:rPr>
      </w:pPr>
    </w:p>
    <w:p w14:paraId="5C550C84" w14:textId="45CE05CF" w:rsidR="009C2E9E" w:rsidRDefault="009C2E9E" w:rsidP="00A90BAF">
      <w:pPr>
        <w:rPr>
          <w:rFonts w:cs="Arial"/>
          <w:b/>
        </w:rPr>
      </w:pPr>
    </w:p>
    <w:p w14:paraId="0BC1B895" w14:textId="77777777" w:rsidR="009C2E9E" w:rsidRPr="00A90BAF" w:rsidRDefault="009C2E9E" w:rsidP="00A90BAF">
      <w:pPr>
        <w:rPr>
          <w:rFonts w:cs="Arial"/>
          <w:b/>
        </w:rPr>
      </w:pPr>
      <w:bookmarkStart w:id="0" w:name="_GoBack"/>
      <w:bookmarkEnd w:id="0"/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BDC4E1F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7B46B5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EF267" w14:textId="77777777" w:rsidR="0003171C" w:rsidRDefault="0003171C">
      <w:r>
        <w:separator/>
      </w:r>
    </w:p>
  </w:endnote>
  <w:endnote w:type="continuationSeparator" w:id="0">
    <w:p w14:paraId="2773B8F9" w14:textId="77777777" w:rsidR="0003171C" w:rsidRDefault="0003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01110" w14:textId="77777777" w:rsidR="0003171C" w:rsidRDefault="0003171C">
      <w:r>
        <w:separator/>
      </w:r>
    </w:p>
  </w:footnote>
  <w:footnote w:type="continuationSeparator" w:id="0">
    <w:p w14:paraId="32551340" w14:textId="77777777" w:rsidR="0003171C" w:rsidRDefault="00031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D34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40E7"/>
    <w:rsid w:val="00537622"/>
    <w:rsid w:val="0054170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46B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9FF8F-2190-4AAD-929F-C1B0CA6C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17</cp:revision>
  <cp:lastPrinted>2023-06-15T10:19:00Z</cp:lastPrinted>
  <dcterms:created xsi:type="dcterms:W3CDTF">2023-05-09T13:19:00Z</dcterms:created>
  <dcterms:modified xsi:type="dcterms:W3CDTF">2024-03-14T11:45:00Z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